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19C66335" w:rsidR="00C44B8B" w:rsidRPr="0023027D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</w:t>
            </w:r>
            <w:r w:rsidR="0079460D">
              <w:rPr>
                <w:b/>
                <w:sz w:val="26"/>
                <w:szCs w:val="26"/>
              </w:rPr>
              <w:t>_</w:t>
            </w:r>
            <w:r w:rsidR="001E1FBC">
              <w:rPr>
                <w:b/>
                <w:sz w:val="26"/>
                <w:szCs w:val="26"/>
              </w:rPr>
              <w:t>191</w:t>
            </w:r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6B15FC99" w:rsidR="00A67559" w:rsidRPr="00D57EFB" w:rsidRDefault="008E727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E7279">
              <w:rPr>
                <w:b/>
                <w:sz w:val="26"/>
                <w:szCs w:val="26"/>
                <w:lang w:val="en-US"/>
              </w:rPr>
              <w:t>2032433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57290B2C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E7279" w:rsidRPr="008E7279">
        <w:rPr>
          <w:b/>
          <w:sz w:val="26"/>
          <w:szCs w:val="26"/>
        </w:rPr>
        <w:t>Звено промежуточное ПРВ-7-1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77777777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tbl>
      <w:tblPr>
        <w:tblW w:w="4800" w:type="dxa"/>
        <w:tblInd w:w="93" w:type="dxa"/>
        <w:tblLook w:val="04A0" w:firstRow="1" w:lastRow="0" w:firstColumn="1" w:lastColumn="0" w:noHBand="0" w:noVBand="1"/>
      </w:tblPr>
      <w:tblGrid>
        <w:gridCol w:w="810"/>
        <w:gridCol w:w="774"/>
        <w:gridCol w:w="773"/>
        <w:gridCol w:w="1543"/>
        <w:gridCol w:w="900"/>
      </w:tblGrid>
      <w:tr w:rsidR="008E7279" w:rsidRPr="008E7279" w14:paraId="3B735632" w14:textId="77777777" w:rsidTr="008E7279">
        <w:trPr>
          <w:trHeight w:val="900"/>
        </w:trPr>
        <w:tc>
          <w:tcPr>
            <w:tcW w:w="2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A4FBD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color w:val="000000"/>
                <w:sz w:val="22"/>
                <w:szCs w:val="22"/>
              </w:rPr>
              <w:t>Размеры, мм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0B7C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color w:val="000000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F5742" w14:textId="5D5FFB61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7945998B" wp14:editId="7A147042">
                  <wp:simplePos x="0" y="0"/>
                  <wp:positionH relativeFrom="column">
                    <wp:posOffset>1175385</wp:posOffset>
                  </wp:positionH>
                  <wp:positionV relativeFrom="paragraph">
                    <wp:posOffset>-204470</wp:posOffset>
                  </wp:positionV>
                  <wp:extent cx="2314575" cy="15430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7279">
              <w:rPr>
                <w:rFonts w:ascii="Calibri" w:hAnsi="Calibri"/>
                <w:color w:val="000000"/>
                <w:sz w:val="22"/>
                <w:szCs w:val="22"/>
              </w:rPr>
              <w:t>Масса, кг</w:t>
            </w:r>
          </w:p>
        </w:tc>
      </w:tr>
      <w:tr w:rsidR="008E7279" w:rsidRPr="008E7279" w14:paraId="7D45A923" w14:textId="77777777" w:rsidTr="008E7279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E8020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1BCC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54896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767D" w14:textId="77777777" w:rsidR="008E7279" w:rsidRPr="008E7279" w:rsidRDefault="008E7279" w:rsidP="008E7279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64A4" w14:textId="77777777" w:rsidR="008E7279" w:rsidRPr="008E7279" w:rsidRDefault="008E7279" w:rsidP="008E7279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E7279" w:rsidRPr="008E7279" w14:paraId="1269F9EE" w14:textId="77777777" w:rsidTr="008E7279">
        <w:trPr>
          <w:trHeight w:val="300"/>
        </w:trPr>
        <w:tc>
          <w:tcPr>
            <w:tcW w:w="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A171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color w:val="000000"/>
                <w:sz w:val="22"/>
                <w:szCs w:val="22"/>
              </w:rPr>
              <w:t>130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C6451" w14:textId="4055C0D3" w:rsidR="008E7279" w:rsidRPr="008E7279" w:rsidRDefault="008E7279" w:rsidP="0079460D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  <w:r w:rsidR="0079460D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1912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905E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5543" w14:textId="77777777" w:rsidR="008E7279" w:rsidRPr="008E7279" w:rsidRDefault="008E7279" w:rsidP="008E7279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8E7279">
              <w:rPr>
                <w:rFonts w:ascii="Calibri" w:hAnsi="Calibri"/>
                <w:color w:val="000000"/>
                <w:sz w:val="22"/>
                <w:szCs w:val="22"/>
              </w:rPr>
              <w:t>0,43</w:t>
            </w:r>
          </w:p>
        </w:tc>
      </w:tr>
    </w:tbl>
    <w:p w14:paraId="35C8E681" w14:textId="42B964E2" w:rsidR="00505B5F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1AC6E32B" w:rsidR="00505B5F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5C8E683" w14:textId="2A543F40" w:rsidR="00505B5F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411947A3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</w:t>
      </w:r>
      <w:r w:rsidR="005651D9">
        <w:rPr>
          <w:sz w:val="24"/>
          <w:szCs w:val="24"/>
        </w:rPr>
        <w:t>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3CC1134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5651D9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433E1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00E4427C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5651D9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E" w14:textId="5122A9D3" w:rsidR="00CC3003" w:rsidRPr="00B73411" w:rsidRDefault="005651D9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3E12C893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5651D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2A51B" w14:textId="77777777" w:rsidR="0002458B" w:rsidRDefault="0002458B">
      <w:r>
        <w:separator/>
      </w:r>
    </w:p>
  </w:endnote>
  <w:endnote w:type="continuationSeparator" w:id="0">
    <w:p w14:paraId="7A8E2015" w14:textId="77777777" w:rsidR="0002458B" w:rsidRDefault="00024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EBBC1" w14:textId="77777777" w:rsidR="0002458B" w:rsidRDefault="0002458B">
      <w:r>
        <w:separator/>
      </w:r>
    </w:p>
  </w:footnote>
  <w:footnote w:type="continuationSeparator" w:id="0">
    <w:p w14:paraId="4B4AEEA9" w14:textId="77777777" w:rsidR="0002458B" w:rsidRDefault="000245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58B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1FB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15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67EAC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460D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51701-BE0F-4884-902A-E56AADB93D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7CC0F-8D69-4166-B59E-71C39D1CD7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CBCEB-FC36-45D6-A91F-52D9AA31367F}">
  <ds:schemaRefs>
    <ds:schemaRef ds:uri="http://purl.org/dc/elements/1.1/"/>
    <ds:schemaRef ds:uri="http://schemas.microsoft.com/sharepoint/v3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8E07CD9-187A-402F-A266-B8D565EB8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3</Pages>
  <Words>1154</Words>
  <Characters>6580</Characters>
  <Application>Microsoft Office Word</Application>
  <DocSecurity>4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7719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2015-10-09T08:52:00Z</dcterms:created>
  <dcterms:modified xsi:type="dcterms:W3CDTF">2015-10-09T08:52:00Z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